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49B07" w14:textId="77777777" w:rsidR="009734D1" w:rsidRDefault="009734D1" w:rsidP="009734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BERNARD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7CBC4A49" w14:textId="77777777" w:rsidR="009734D1" w:rsidRDefault="009734D1" w:rsidP="009734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7ABE31" w14:textId="77777777" w:rsidR="009734D1" w:rsidRDefault="009734D1" w:rsidP="009734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DF3864" w14:textId="77777777" w:rsidR="009734D1" w:rsidRDefault="009734D1" w:rsidP="009734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 all cities,</w:t>
      </w:r>
    </w:p>
    <w:p w14:paraId="7F831EF4" w14:textId="77777777" w:rsidR="009734D1" w:rsidRDefault="009734D1" w:rsidP="009734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boroughs and towns and from all secular lords of towns and other persons in</w:t>
      </w:r>
    </w:p>
    <w:p w14:paraId="6447738B" w14:textId="77777777" w:rsidR="009734D1" w:rsidRDefault="009734D1" w:rsidP="009734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Cambridgeshire</w:t>
      </w:r>
      <w:proofErr w:type="spellEnd"/>
      <w:r>
        <w:rPr>
          <w:rFonts w:ascii="Times New Roman" w:hAnsi="Times New Roman" w:cs="Times New Roman"/>
          <w:sz w:val="24"/>
          <w:szCs w:val="24"/>
        </w:rPr>
        <w:t>, the taxes of a fifteenth and a tenth.</w:t>
      </w:r>
    </w:p>
    <w:p w14:paraId="242893E8" w14:textId="77777777" w:rsidR="009734D1" w:rsidRDefault="009734D1" w:rsidP="009734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p.62)</w:t>
      </w:r>
    </w:p>
    <w:p w14:paraId="43BF0126" w14:textId="77777777" w:rsidR="009734D1" w:rsidRDefault="009734D1" w:rsidP="009734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9BEECA" w14:textId="77777777" w:rsidR="009734D1" w:rsidRDefault="009734D1" w:rsidP="009734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5879CA" w14:textId="3C6DE6FD" w:rsidR="00BA00AB" w:rsidRPr="009734D1" w:rsidRDefault="009734D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August 2021</w:t>
      </w:r>
    </w:p>
    <w:sectPr w:rsidR="00BA00AB" w:rsidRPr="009734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BF0D7" w14:textId="77777777" w:rsidR="009734D1" w:rsidRDefault="009734D1" w:rsidP="009139A6">
      <w:r>
        <w:separator/>
      </w:r>
    </w:p>
  </w:endnote>
  <w:endnote w:type="continuationSeparator" w:id="0">
    <w:p w14:paraId="07740BDE" w14:textId="77777777" w:rsidR="009734D1" w:rsidRDefault="009734D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1A95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3BC4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054A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5114D" w14:textId="77777777" w:rsidR="009734D1" w:rsidRDefault="009734D1" w:rsidP="009139A6">
      <w:r>
        <w:separator/>
      </w:r>
    </w:p>
  </w:footnote>
  <w:footnote w:type="continuationSeparator" w:id="0">
    <w:p w14:paraId="49CC60E4" w14:textId="77777777" w:rsidR="009734D1" w:rsidRDefault="009734D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CFC0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0F95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6D5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4D1"/>
    <w:rsid w:val="000666E0"/>
    <w:rsid w:val="002510B7"/>
    <w:rsid w:val="005C130B"/>
    <w:rsid w:val="00826F5C"/>
    <w:rsid w:val="009139A6"/>
    <w:rsid w:val="009448BB"/>
    <w:rsid w:val="009734D1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64DD3"/>
  <w15:chartTrackingRefBased/>
  <w15:docId w15:val="{BEF91119-DB95-45F2-B4F2-DB09EC636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2021-10-26T20:21:00Z</dcterms:created>
  <dcterms:modified xsi:type="dcterms:W3CDTF">2021-10-26T20:22:00Z</dcterms:modified>
</cp:coreProperties>
</file>